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70C9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BOSWELL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fl.1484-5)</w:t>
      </w:r>
    </w:p>
    <w:p w:rsidR="00070C9A" w:rsidRDefault="00070C9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070C9A" w:rsidRDefault="00070C9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0C9A" w:rsidRDefault="00070C9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0C9A" w:rsidRDefault="00070C9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1484-5</w:t>
      </w:r>
      <w:r>
        <w:rPr>
          <w:rFonts w:ascii="Times New Roman" w:hAnsi="Times New Roman" w:cs="Times New Roman"/>
          <w:sz w:val="24"/>
          <w:szCs w:val="24"/>
        </w:rPr>
        <w:tab/>
        <w:t>B.A.  (Alumni Cantab. vol.1 part 1 p.185)</w:t>
      </w:r>
    </w:p>
    <w:p w:rsidR="00070C9A" w:rsidRDefault="00070C9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0C9A" w:rsidRDefault="00070C9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0C9A" w:rsidRPr="00070C9A" w:rsidRDefault="00070C9A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070C9A" w:rsidRPr="00070C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C9A" w:rsidRDefault="00070C9A" w:rsidP="00564E3C">
      <w:pPr>
        <w:spacing w:after="0" w:line="240" w:lineRule="auto"/>
      </w:pPr>
      <w:r>
        <w:separator/>
      </w:r>
    </w:p>
  </w:endnote>
  <w:endnote w:type="continuationSeparator" w:id="0">
    <w:p w:rsidR="00070C9A" w:rsidRDefault="00070C9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0C9A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C9A" w:rsidRDefault="00070C9A" w:rsidP="00564E3C">
      <w:pPr>
        <w:spacing w:after="0" w:line="240" w:lineRule="auto"/>
      </w:pPr>
      <w:r>
        <w:separator/>
      </w:r>
    </w:p>
  </w:footnote>
  <w:footnote w:type="continuationSeparator" w:id="0">
    <w:p w:rsidR="00070C9A" w:rsidRDefault="00070C9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9A"/>
    <w:rsid w:val="00070C9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9C8BA"/>
  <w15:chartTrackingRefBased/>
  <w15:docId w15:val="{C8477703-50AA-4341-9439-706039B4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2015-12-06T20:55:00Z</dcterms:created>
  <dcterms:modified xsi:type="dcterms:W3CDTF">2015-12-06T20:57:00Z</dcterms:modified>
</cp:coreProperties>
</file>